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51686" w14:textId="77777777" w:rsidR="00781860" w:rsidRDefault="00781860" w:rsidP="0078186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MORTON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BEDE8C6" w14:textId="77777777" w:rsidR="00781860" w:rsidRDefault="00781860" w:rsidP="00781860">
      <w:pPr>
        <w:pStyle w:val="NoSpacing"/>
        <w:rPr>
          <w:rFonts w:eastAsia="Times New Roman" w:cs="Times New Roman"/>
          <w:szCs w:val="24"/>
        </w:rPr>
      </w:pPr>
    </w:p>
    <w:p w14:paraId="6107C274" w14:textId="77777777" w:rsidR="00781860" w:rsidRDefault="00781860" w:rsidP="00781860">
      <w:pPr>
        <w:pStyle w:val="NoSpacing"/>
        <w:rPr>
          <w:rFonts w:eastAsia="Times New Roman" w:cs="Times New Roman"/>
          <w:szCs w:val="24"/>
        </w:rPr>
      </w:pPr>
    </w:p>
    <w:p w14:paraId="01BBC3C5" w14:textId="77777777" w:rsidR="00781860" w:rsidRDefault="00781860" w:rsidP="0078186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Nov.1484</w:t>
      </w:r>
      <w:r>
        <w:rPr>
          <w:rFonts w:eastAsia="Times New Roman" w:cs="Times New Roman"/>
          <w:szCs w:val="24"/>
        </w:rPr>
        <w:tab/>
        <w:t xml:space="preserve">He was a witness </w:t>
      </w:r>
      <w:proofErr w:type="gramStart"/>
      <w:r>
        <w:rPr>
          <w:rFonts w:eastAsia="Times New Roman" w:cs="Times New Roman"/>
          <w:szCs w:val="24"/>
        </w:rPr>
        <w:t>of</w:t>
      </w:r>
      <w:proofErr w:type="gramEnd"/>
      <w:r>
        <w:rPr>
          <w:rFonts w:eastAsia="Times New Roman" w:cs="Times New Roman"/>
          <w:szCs w:val="24"/>
        </w:rPr>
        <w:t xml:space="preserve"> the Will of Elizabeth Coke of London(q.v.).</w:t>
      </w:r>
    </w:p>
    <w:p w14:paraId="1B521810" w14:textId="77777777" w:rsidR="00781860" w:rsidRDefault="00781860" w:rsidP="0078186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pp.312-3)</w:t>
      </w:r>
    </w:p>
    <w:p w14:paraId="3771D9D5" w14:textId="77777777" w:rsidR="00781860" w:rsidRDefault="00781860" w:rsidP="00781860">
      <w:pPr>
        <w:pStyle w:val="NoSpacing"/>
        <w:rPr>
          <w:rFonts w:eastAsia="Times New Roman" w:cs="Times New Roman"/>
          <w:szCs w:val="24"/>
        </w:rPr>
      </w:pPr>
    </w:p>
    <w:p w14:paraId="25BE9DD1" w14:textId="77777777" w:rsidR="00781860" w:rsidRDefault="00781860" w:rsidP="0078186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April 2023</w:t>
      </w:r>
    </w:p>
    <w:p w14:paraId="1EDF98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185C6" w14:textId="77777777" w:rsidR="00781860" w:rsidRDefault="00781860" w:rsidP="009139A6">
      <w:r>
        <w:separator/>
      </w:r>
    </w:p>
  </w:endnote>
  <w:endnote w:type="continuationSeparator" w:id="0">
    <w:p w14:paraId="06617067" w14:textId="77777777" w:rsidR="00781860" w:rsidRDefault="007818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BC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C2E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D1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E3F62" w14:textId="77777777" w:rsidR="00781860" w:rsidRDefault="00781860" w:rsidP="009139A6">
      <w:r>
        <w:separator/>
      </w:r>
    </w:p>
  </w:footnote>
  <w:footnote w:type="continuationSeparator" w:id="0">
    <w:p w14:paraId="5CAE484E" w14:textId="77777777" w:rsidR="00781860" w:rsidRDefault="007818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8A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F93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98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860"/>
    <w:rsid w:val="000666E0"/>
    <w:rsid w:val="002510B7"/>
    <w:rsid w:val="005C130B"/>
    <w:rsid w:val="0078186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F0AAF"/>
  <w15:chartTrackingRefBased/>
  <w15:docId w15:val="{10943D75-4942-41C0-BE5D-ABCD656A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2023-04-07T20:45:00Z</dcterms:created>
  <dcterms:modified xsi:type="dcterms:W3CDTF">2023-04-07T20:45:00Z</dcterms:modified>
</cp:coreProperties>
</file>